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94A" w:rsidRDefault="0039394A">
      <w:pPr>
        <w:spacing w:after="0" w:line="240" w:lineRule="auto"/>
        <w:jc w:val="center"/>
        <w:rPr>
          <w:b/>
          <w:sz w:val="32"/>
          <w:szCs w:val="32"/>
          <w:shd w:val="clear" w:color="auto" w:fill="0F243E"/>
        </w:rPr>
      </w:pPr>
    </w:p>
    <w:p w:rsidR="0039394A" w:rsidRDefault="0039394A">
      <w:pPr>
        <w:spacing w:after="0" w:line="240" w:lineRule="auto"/>
        <w:jc w:val="center"/>
        <w:rPr>
          <w:b/>
          <w:sz w:val="32"/>
          <w:szCs w:val="32"/>
          <w:shd w:val="clear" w:color="auto" w:fill="0F243E"/>
        </w:rPr>
      </w:pPr>
      <w:r>
        <w:rPr>
          <w:b/>
          <w:sz w:val="32"/>
          <w:szCs w:val="32"/>
          <w:shd w:val="clear" w:color="auto" w:fill="0F243E"/>
        </w:rPr>
        <w:t>Roteiro para elaboração do CD</w:t>
      </w:r>
    </w:p>
    <w:p w:rsidR="0039394A" w:rsidRDefault="0039394A">
      <w:pPr>
        <w:spacing w:after="0" w:line="240" w:lineRule="auto"/>
        <w:jc w:val="center"/>
        <w:rPr>
          <w:b/>
          <w:shd w:val="clear" w:color="auto" w:fill="0F243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121"/>
        <w:gridCol w:w="2410"/>
        <w:gridCol w:w="2515"/>
      </w:tblGrid>
      <w:tr w:rsidR="0039394A" w:rsidTr="005E5A0F">
        <w:trPr>
          <w:jc w:val="center"/>
        </w:trPr>
        <w:tc>
          <w:tcPr>
            <w:tcW w:w="9286" w:type="dxa"/>
            <w:gridSpan w:val="4"/>
            <w:tcBorders>
              <w:top w:val="single" w:sz="4" w:space="0" w:color="auto"/>
            </w:tcBorders>
            <w:shd w:val="clear" w:color="auto" w:fill="F5D687"/>
            <w:vAlign w:val="center"/>
          </w:tcPr>
          <w:p w:rsidR="0039394A" w:rsidRPr="005E5A0F" w:rsidRDefault="0039394A" w:rsidP="00C215BA">
            <w:pPr>
              <w:spacing w:beforeLines="150" w:before="360" w:afterLines="150" w:after="36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5E5A0F">
              <w:rPr>
                <w:b/>
                <w:color w:val="000000"/>
                <w:sz w:val="28"/>
                <w:szCs w:val="28"/>
              </w:rPr>
              <w:t>Inserir cabeçalho</w:t>
            </w:r>
          </w:p>
        </w:tc>
      </w:tr>
      <w:tr w:rsidR="00104A45" w:rsidTr="00104A45">
        <w:trPr>
          <w:jc w:val="center"/>
        </w:trPr>
        <w:tc>
          <w:tcPr>
            <w:tcW w:w="2240" w:type="dxa"/>
            <w:tcBorders>
              <w:top w:val="single" w:sz="4" w:space="0" w:color="auto"/>
            </w:tcBorders>
            <w:shd w:val="clear" w:color="auto" w:fill="FCF2D8"/>
            <w:vAlign w:val="center"/>
          </w:tcPr>
          <w:p w:rsidR="00104A45" w:rsidRPr="005E5A0F" w:rsidRDefault="00104A45" w:rsidP="00C215BA">
            <w:pPr>
              <w:spacing w:beforeLines="150" w:before="360" w:afterLines="150" w:after="36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E5A0F">
              <w:rPr>
                <w:b/>
                <w:color w:val="000000"/>
                <w:sz w:val="24"/>
                <w:szCs w:val="24"/>
              </w:rPr>
              <w:t>APRESENTAÇÃO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shd w:val="clear" w:color="auto" w:fill="FCF2D8"/>
            <w:vAlign w:val="center"/>
          </w:tcPr>
          <w:p w:rsidR="00104A45" w:rsidRPr="005E5A0F" w:rsidRDefault="00104A45" w:rsidP="00C215BA">
            <w:pPr>
              <w:spacing w:beforeLines="150" w:before="360" w:afterLines="150" w:after="36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E5A0F">
              <w:rPr>
                <w:b/>
                <w:color w:val="000000"/>
                <w:sz w:val="24"/>
                <w:szCs w:val="24"/>
              </w:rPr>
              <w:t>PROGRAMAÇÃO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CF2D8"/>
            <w:vAlign w:val="center"/>
          </w:tcPr>
          <w:p w:rsidR="00104A45" w:rsidRPr="005E5A0F" w:rsidRDefault="00104A45" w:rsidP="00C215BA">
            <w:pPr>
              <w:spacing w:beforeLines="150" w:before="360" w:afterLines="150" w:after="36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E5A0F">
              <w:rPr>
                <w:b/>
                <w:color w:val="000000"/>
                <w:sz w:val="24"/>
                <w:szCs w:val="24"/>
              </w:rPr>
              <w:t>PALESTRAS (índice)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FCF2D8"/>
            <w:vAlign w:val="center"/>
          </w:tcPr>
          <w:p w:rsidR="00104A45" w:rsidRPr="005E5A0F" w:rsidRDefault="00104A45" w:rsidP="00C215BA">
            <w:pPr>
              <w:spacing w:beforeLines="150" w:before="360" w:afterLines="150" w:after="36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E5A0F">
              <w:rPr>
                <w:b/>
                <w:color w:val="000000"/>
                <w:sz w:val="24"/>
                <w:szCs w:val="24"/>
              </w:rPr>
              <w:t>TRABALHOS (índice)</w:t>
            </w:r>
          </w:p>
        </w:tc>
        <w:bookmarkStart w:id="0" w:name="_GoBack"/>
        <w:bookmarkEnd w:id="0"/>
      </w:tr>
      <w:tr w:rsidR="00104A45" w:rsidTr="00104A45">
        <w:trPr>
          <w:cantSplit/>
          <w:trHeight w:val="712"/>
          <w:jc w:val="center"/>
        </w:trPr>
        <w:tc>
          <w:tcPr>
            <w:tcW w:w="2240" w:type="dxa"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  <w:r>
              <w:t xml:space="preserve">Comitê Técnico </w:t>
            </w:r>
          </w:p>
          <w:p w:rsidR="00104A45" w:rsidRDefault="00104A45" w:rsidP="00A912B7">
            <w:pPr>
              <w:spacing w:beforeLines="150" w:before="360" w:afterLines="150" w:after="360" w:line="240" w:lineRule="auto"/>
              <w:jc w:val="center"/>
            </w:pPr>
            <w:r>
              <w:t>“CBNA PET”</w:t>
            </w:r>
          </w:p>
        </w:tc>
        <w:tc>
          <w:tcPr>
            <w:tcW w:w="2121" w:type="dxa"/>
            <w:vMerge w:val="restart"/>
            <w:vAlign w:val="center"/>
          </w:tcPr>
          <w:p w:rsidR="00104A45" w:rsidRDefault="00104A45" w:rsidP="00C215BA">
            <w:pPr>
              <w:pStyle w:val="xl29"/>
              <w:spacing w:beforeLines="150" w:before="360" w:beforeAutospacing="0" w:afterLines="150" w:after="360" w:afterAutospacing="0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 xml:space="preserve">Programação do Congresso </w:t>
            </w:r>
          </w:p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  <w:r>
              <w:t>Título e Palestrante (com link para os resumos das palestras)</w:t>
            </w:r>
          </w:p>
        </w:tc>
        <w:tc>
          <w:tcPr>
            <w:tcW w:w="2515" w:type="dxa"/>
            <w:vMerge w:val="restart"/>
            <w:vAlign w:val="center"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  <w:r>
              <w:t>Título e       Autor (com link para os resumos dos trabalhos)</w:t>
            </w:r>
          </w:p>
        </w:tc>
      </w:tr>
      <w:tr w:rsidR="00104A45" w:rsidTr="00104A45">
        <w:trPr>
          <w:cantSplit/>
          <w:trHeight w:val="355"/>
          <w:jc w:val="center"/>
        </w:trPr>
        <w:tc>
          <w:tcPr>
            <w:tcW w:w="2240" w:type="dxa"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  <w:r>
              <w:t>Diretoria do CBNA</w:t>
            </w:r>
          </w:p>
        </w:tc>
        <w:tc>
          <w:tcPr>
            <w:tcW w:w="2121" w:type="dxa"/>
            <w:vMerge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</w:p>
        </w:tc>
        <w:tc>
          <w:tcPr>
            <w:tcW w:w="2410" w:type="dxa"/>
            <w:vMerge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</w:p>
        </w:tc>
        <w:tc>
          <w:tcPr>
            <w:tcW w:w="2515" w:type="dxa"/>
            <w:vMerge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</w:p>
        </w:tc>
      </w:tr>
      <w:tr w:rsidR="00104A45" w:rsidTr="00104A45">
        <w:trPr>
          <w:cantSplit/>
          <w:trHeight w:val="650"/>
          <w:jc w:val="center"/>
        </w:trPr>
        <w:tc>
          <w:tcPr>
            <w:tcW w:w="2240" w:type="dxa"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  <w:rPr>
                <w:color w:val="FF0000"/>
              </w:rPr>
            </w:pPr>
            <w:r>
              <w:t>Empresas Provisionais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2121" w:type="dxa"/>
            <w:vMerge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</w:p>
        </w:tc>
        <w:tc>
          <w:tcPr>
            <w:tcW w:w="2410" w:type="dxa"/>
            <w:vMerge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</w:p>
        </w:tc>
        <w:tc>
          <w:tcPr>
            <w:tcW w:w="2515" w:type="dxa"/>
            <w:vMerge/>
          </w:tcPr>
          <w:p w:rsidR="00104A45" w:rsidRDefault="00104A45" w:rsidP="00C215BA">
            <w:pPr>
              <w:spacing w:beforeLines="150" w:before="360" w:afterLines="150" w:after="360" w:line="240" w:lineRule="auto"/>
              <w:jc w:val="center"/>
            </w:pPr>
          </w:p>
        </w:tc>
      </w:tr>
      <w:tr w:rsidR="0039394A" w:rsidTr="005E5A0F">
        <w:trPr>
          <w:trHeight w:val="229"/>
          <w:jc w:val="center"/>
        </w:trPr>
        <w:tc>
          <w:tcPr>
            <w:tcW w:w="9286" w:type="dxa"/>
            <w:gridSpan w:val="4"/>
            <w:shd w:val="clear" w:color="auto" w:fill="F5D687"/>
          </w:tcPr>
          <w:p w:rsidR="0039394A" w:rsidRPr="005E5A0F" w:rsidRDefault="0039394A" w:rsidP="00C215BA">
            <w:pPr>
              <w:spacing w:beforeLines="150" w:before="360" w:afterLines="150" w:after="36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5E5A0F">
              <w:rPr>
                <w:b/>
                <w:color w:val="000000"/>
                <w:sz w:val="28"/>
                <w:szCs w:val="28"/>
              </w:rPr>
              <w:t>Inserir rodapé</w:t>
            </w:r>
          </w:p>
        </w:tc>
      </w:tr>
    </w:tbl>
    <w:p w:rsidR="0039394A" w:rsidRDefault="0039394A">
      <w:pPr>
        <w:spacing w:after="0" w:line="240" w:lineRule="auto"/>
        <w:jc w:val="center"/>
        <w:rPr>
          <w:b/>
        </w:rPr>
      </w:pPr>
    </w:p>
    <w:p w:rsidR="00C215BA" w:rsidRDefault="00C215BA">
      <w:pPr>
        <w:pStyle w:val="Ttulo1"/>
      </w:pPr>
    </w:p>
    <w:p w:rsidR="0039394A" w:rsidRDefault="0039394A">
      <w:pPr>
        <w:pStyle w:val="Ttulo1"/>
      </w:pPr>
      <w:r>
        <w:t>CABEÇALHO</w:t>
      </w:r>
    </w:p>
    <w:p w:rsidR="0039394A" w:rsidRDefault="0039394A">
      <w:pPr>
        <w:spacing w:after="0" w:line="240" w:lineRule="auto"/>
        <w:jc w:val="center"/>
        <w:rPr>
          <w:b/>
        </w:rPr>
      </w:pPr>
    </w:p>
    <w:p w:rsidR="0039394A" w:rsidRDefault="0039394A">
      <w:pPr>
        <w:spacing w:after="0" w:line="240" w:lineRule="auto"/>
        <w:jc w:val="center"/>
        <w:rPr>
          <w:b/>
        </w:rPr>
      </w:pPr>
    </w:p>
    <w:p w:rsidR="0039394A" w:rsidRDefault="0039394A">
      <w:pPr>
        <w:spacing w:after="0" w:line="240" w:lineRule="auto"/>
        <w:jc w:val="center"/>
        <w:rPr>
          <w:b/>
          <w:sz w:val="8"/>
        </w:rPr>
      </w:pPr>
    </w:p>
    <w:p w:rsidR="0039394A" w:rsidRDefault="0039394A">
      <w:pPr>
        <w:spacing w:after="0" w:line="240" w:lineRule="auto"/>
        <w:jc w:val="center"/>
        <w:rPr>
          <w:color w:val="FFFF99"/>
        </w:rPr>
      </w:pPr>
      <w:r>
        <w:rPr>
          <w:color w:val="FFFF99"/>
          <w:shd w:val="clear" w:color="auto" w:fill="0F243E"/>
        </w:rPr>
        <w:t>Inserir o cabeçalho abaixo em todas as páginas (exceto nas palestras e trabalhos científicos)</w:t>
      </w:r>
    </w:p>
    <w:p w:rsidR="0039394A" w:rsidRDefault="0039394A">
      <w:pPr>
        <w:spacing w:after="0" w:line="240" w:lineRule="auto"/>
        <w:jc w:val="center"/>
        <w:rPr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↓</w:t>
      </w:r>
    </w:p>
    <w:p w:rsidR="0039394A" w:rsidRDefault="0039394A">
      <w:pPr>
        <w:spacing w:after="0" w:line="240" w:lineRule="auto"/>
        <w:jc w:val="center"/>
        <w:rPr>
          <w:sz w:val="8"/>
        </w:rPr>
      </w:pPr>
    </w:p>
    <w:p w:rsidR="0039394A" w:rsidRDefault="00CD65FA">
      <w:pPr>
        <w:spacing w:after="0" w:line="240" w:lineRule="auto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42pt">
            <v:imagedata r:id="rId7" o:title=""/>
          </v:shape>
        </w:pict>
      </w:r>
    </w:p>
    <w:p w:rsidR="009C2E94" w:rsidRDefault="009C2E94">
      <w:pPr>
        <w:spacing w:after="0" w:line="240" w:lineRule="auto"/>
        <w:jc w:val="center"/>
      </w:pPr>
    </w:p>
    <w:p w:rsidR="0039394A" w:rsidRDefault="0039394A">
      <w:pPr>
        <w:spacing w:after="0" w:line="240" w:lineRule="auto"/>
        <w:jc w:val="center"/>
      </w:pPr>
    </w:p>
    <w:p w:rsidR="0039394A" w:rsidRDefault="0039394A">
      <w:pPr>
        <w:pStyle w:val="xl29"/>
        <w:spacing w:before="0" w:beforeAutospacing="0" w:after="0" w:afterAutospacing="0"/>
        <w:rPr>
          <w:rFonts w:ascii="Calibri" w:eastAsia="Calibri" w:hAnsi="Calibri"/>
          <w:lang w:eastAsia="en-US"/>
        </w:rPr>
      </w:pPr>
    </w:p>
    <w:p w:rsidR="001C7095" w:rsidRDefault="001C7095">
      <w:pPr>
        <w:pStyle w:val="xl29"/>
        <w:spacing w:before="0" w:beforeAutospacing="0" w:after="0" w:afterAutospacing="0"/>
        <w:rPr>
          <w:rFonts w:ascii="Calibri" w:eastAsia="Calibri" w:hAnsi="Calibri"/>
          <w:lang w:eastAsia="en-US"/>
        </w:rPr>
      </w:pPr>
    </w:p>
    <w:p w:rsidR="001C7095" w:rsidRDefault="001C7095">
      <w:pPr>
        <w:pStyle w:val="xl29"/>
        <w:spacing w:before="0" w:beforeAutospacing="0" w:after="0" w:afterAutospacing="0"/>
        <w:rPr>
          <w:rFonts w:ascii="Calibri" w:eastAsia="Calibri" w:hAnsi="Calibri"/>
          <w:lang w:eastAsia="en-US"/>
        </w:rPr>
      </w:pPr>
    </w:p>
    <w:p w:rsidR="001C7095" w:rsidRDefault="001C7095">
      <w:pPr>
        <w:pStyle w:val="xl29"/>
        <w:spacing w:before="0" w:beforeAutospacing="0" w:after="0" w:afterAutospacing="0"/>
        <w:rPr>
          <w:rFonts w:ascii="Calibri" w:eastAsia="Calibri" w:hAnsi="Calibri"/>
          <w:lang w:eastAsia="en-US"/>
        </w:rPr>
      </w:pPr>
    </w:p>
    <w:p w:rsidR="009C2E94" w:rsidRDefault="009C2E94" w:rsidP="00906047">
      <w:pPr>
        <w:spacing w:after="0" w:line="240" w:lineRule="auto"/>
        <w:rPr>
          <w:b/>
          <w:sz w:val="36"/>
        </w:rPr>
      </w:pPr>
    </w:p>
    <w:p w:rsidR="00CD65FA" w:rsidRDefault="00CD65FA" w:rsidP="00906047">
      <w:pPr>
        <w:spacing w:after="0" w:line="240" w:lineRule="auto"/>
        <w:rPr>
          <w:b/>
          <w:sz w:val="36"/>
        </w:rPr>
      </w:pPr>
    </w:p>
    <w:p w:rsidR="0039394A" w:rsidRDefault="0039394A" w:rsidP="00906047">
      <w:pPr>
        <w:spacing w:after="0" w:line="240" w:lineRule="auto"/>
      </w:pPr>
      <w:r>
        <w:rPr>
          <w:b/>
          <w:sz w:val="36"/>
        </w:rPr>
        <w:t>RODAPÉ</w:t>
      </w:r>
    </w:p>
    <w:p w:rsidR="0039394A" w:rsidRDefault="0039394A">
      <w:pPr>
        <w:spacing w:after="0" w:line="240" w:lineRule="auto"/>
        <w:jc w:val="center"/>
      </w:pPr>
    </w:p>
    <w:p w:rsidR="0039394A" w:rsidRDefault="00906047">
      <w:pPr>
        <w:spacing w:after="0" w:line="240" w:lineRule="auto"/>
        <w:jc w:val="center"/>
        <w:rPr>
          <w:color w:val="FFFFFF"/>
          <w:shd w:val="clear" w:color="auto" w:fill="0F243E"/>
        </w:rPr>
      </w:pPr>
      <w:r>
        <w:rPr>
          <w:color w:val="FFFFFF"/>
          <w:shd w:val="clear" w:color="auto" w:fill="0F243E"/>
        </w:rPr>
        <w:t>I</w:t>
      </w:r>
      <w:r w:rsidR="0039394A">
        <w:rPr>
          <w:color w:val="FFFFFF"/>
          <w:shd w:val="clear" w:color="auto" w:fill="0F243E"/>
        </w:rPr>
        <w:t xml:space="preserve">nserir o rodapé </w:t>
      </w:r>
      <w:proofErr w:type="gramStart"/>
      <w:r w:rsidR="0039394A">
        <w:rPr>
          <w:color w:val="FFFFFF"/>
          <w:shd w:val="clear" w:color="auto" w:fill="0F243E"/>
        </w:rPr>
        <w:t>abaixo  em</w:t>
      </w:r>
      <w:proofErr w:type="gramEnd"/>
      <w:r w:rsidR="0039394A">
        <w:rPr>
          <w:color w:val="FFFFFF"/>
          <w:shd w:val="clear" w:color="auto" w:fill="0F243E"/>
        </w:rPr>
        <w:t xml:space="preserve"> todas as páginas (exceto nas palestras e trabalhos científicos)</w:t>
      </w:r>
    </w:p>
    <w:p w:rsidR="0039394A" w:rsidRDefault="0039394A">
      <w:pPr>
        <w:spacing w:after="0" w:line="240" w:lineRule="auto"/>
        <w:jc w:val="center"/>
        <w:rPr>
          <w:rFonts w:ascii="Arial Narrow" w:hAnsi="Arial Narrow"/>
          <w:b/>
          <w:sz w:val="40"/>
          <w:szCs w:val="40"/>
        </w:rPr>
      </w:pPr>
    </w:p>
    <w:tbl>
      <w:tblPr>
        <w:tblW w:w="906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5"/>
        <w:gridCol w:w="2975"/>
        <w:gridCol w:w="3116"/>
      </w:tblGrid>
      <w:tr w:rsidR="0039394A" w:rsidTr="0068128D">
        <w:trPr>
          <w:cantSplit/>
          <w:trHeight w:val="429"/>
        </w:trPr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5D687"/>
          </w:tcPr>
          <w:p w:rsidR="0039394A" w:rsidRDefault="0039394A">
            <w:pPr>
              <w:pStyle w:val="xl29"/>
              <w:tabs>
                <w:tab w:val="left" w:pos="1701"/>
                <w:tab w:val="left" w:pos="2268"/>
                <w:tab w:val="left" w:pos="5103"/>
              </w:tabs>
              <w:spacing w:before="120" w:beforeAutospacing="0" w:after="120" w:afterAutospacing="0"/>
              <w:rPr>
                <w:rFonts w:ascii="Trebuchet MS" w:hAnsi="Trebuchet MS"/>
                <w:iCs/>
                <w:sz w:val="28"/>
              </w:rPr>
            </w:pPr>
            <w:r>
              <w:rPr>
                <w:rFonts w:ascii="Trebuchet MS" w:eastAsia="Times New Roman" w:hAnsi="Trebuchet MS"/>
                <w:iCs/>
                <w:sz w:val="28"/>
                <w:szCs w:val="24"/>
              </w:rPr>
              <w:t>Empresas Patrocinadoras</w:t>
            </w:r>
          </w:p>
        </w:tc>
      </w:tr>
      <w:tr w:rsidR="0039394A" w:rsidTr="00A912B7">
        <w:trPr>
          <w:cantSplit/>
          <w:trHeight w:val="456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Pr="00B42933" w:rsidRDefault="00CD65FA" w:rsidP="00B42933">
            <w:pPr>
              <w:pStyle w:val="Ttulo4"/>
              <w:rPr>
                <w:rFonts w:ascii="Century Gothic" w:hAnsi="Century Gothic"/>
                <w:iCs/>
              </w:rPr>
            </w:pPr>
            <w:r>
              <w:fldChar w:fldCharType="begin"/>
            </w:r>
            <w:r>
              <w:instrText xml:space="preserve"> INCLUDEPICTURE "http://cbna.com.br/img/0ce96accc7404754aa8cb94b5ad06240.jpg" \* MERGEFORMATINET </w:instrText>
            </w:r>
            <w:r>
              <w:fldChar w:fldCharType="separate"/>
            </w:r>
            <w:r>
              <w:pict>
                <v:shape id="_x0000_i1026" type="#_x0000_t75" alt="" style="width:141.75pt;height:75.75pt">
                  <v:imagedata r:id="rId8" r:href="rId9"/>
                </v:shape>
              </w:pict>
            </w:r>
            <w:r>
              <w:fldChar w:fldCharType="end"/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CD65FA" w:rsidP="008355C6">
            <w:pPr>
              <w:pStyle w:val="Ttulo5"/>
              <w:rPr>
                <w:rFonts w:ascii="Century Gothic" w:hAnsi="Century Gothic"/>
                <w:iCs/>
                <w:sz w:val="26"/>
              </w:rPr>
            </w:pPr>
            <w:r>
              <w:fldChar w:fldCharType="begin"/>
            </w:r>
            <w:r>
              <w:instrText xml:space="preserve"> INCLUDEPICTURE "http://cbna.com.br/img/89466309c71b4736974ba174babc8965.jpg" \* MERGEFORMATINET </w:instrText>
            </w:r>
            <w:r>
              <w:fldChar w:fldCharType="separate"/>
            </w:r>
            <w:r>
              <w:pict>
                <v:shape id="_x0000_i1027" type="#_x0000_t75" alt="" style="width:141.75pt;height:75.75pt">
                  <v:imagedata r:id="rId10" r:href="rId11"/>
                </v:shape>
              </w:pict>
            </w:r>
            <w:r>
              <w:fldChar w:fldCharType="end"/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CD65FA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>
              <w:fldChar w:fldCharType="begin"/>
            </w:r>
            <w:r>
              <w:instrText xml:space="preserve"> INCLUDEPICTURE "http://cbna.com.br/img/biorigin-300X160.jpg" \* MERGEFORMATINET </w:instrText>
            </w:r>
            <w:r>
              <w:fldChar w:fldCharType="separate"/>
            </w:r>
            <w:r>
              <w:pict>
                <v:shape id="_x0000_i1028" type="#_x0000_t75" alt="" style="width:141.75pt;height:75.75pt">
                  <v:imagedata r:id="rId12" r:href="rId13"/>
                </v:shape>
              </w:pict>
            </w:r>
            <w:r>
              <w:fldChar w:fldCharType="end"/>
            </w:r>
          </w:p>
        </w:tc>
      </w:tr>
      <w:tr w:rsidR="0039394A" w:rsidTr="00A912B7">
        <w:trPr>
          <w:cantSplit/>
          <w:trHeight w:val="453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>
              <w:fldChar w:fldCharType="begin"/>
            </w:r>
            <w:r>
              <w:instrText xml:space="preserve"> INCLUDEPICTURE "http://cbna.com.br/img/80f876dea4f04d15afc9e23e71645dfd.jpg" \* MERGEFORMATINET </w:instrText>
            </w:r>
            <w:r>
              <w:fldChar w:fldCharType="separate"/>
            </w:r>
            <w:r>
              <w:pict>
                <v:shape id="_x0000_i1029" type="#_x0000_t75" alt="" style="width:141.75pt;height:75.75pt">
                  <v:imagedata r:id="rId14" r:href="rId15"/>
                </v:shape>
              </w:pict>
            </w:r>
            <w:r>
              <w:fldChar w:fldCharType="end"/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>
              <w:fldChar w:fldCharType="begin"/>
            </w:r>
            <w:r>
              <w:instrText xml:space="preserve"> INCLUDEPICTURE "http://cbna.com.br/img/ferraz-300x160.jpg" \* MERGEFORMATINET </w:instrText>
            </w:r>
            <w:r>
              <w:fldChar w:fldCharType="separate"/>
            </w:r>
            <w:r>
              <w:pict>
                <v:shape id="_x0000_i1030" type="#_x0000_t75" alt="" style="width:141.75pt;height:75.75pt">
                  <v:imagedata r:id="rId16" r:href="rId17"/>
                </v:shape>
              </w:pict>
            </w:r>
            <w:r>
              <w:fldChar w:fldCharType="end"/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 w:rsidRPr="00A11D4F">
              <w:rPr>
                <w:noProof/>
                <w:lang w:eastAsia="pt-BR"/>
              </w:rPr>
              <w:pict>
                <v:shape id="Imagem 3" o:spid="_x0000_i1031" type="#_x0000_t75" alt="http://cbna.com.br/img/211c33c2f479460aaf0e5fc421a6ed08.jpg" style="width:141.75pt;height:75.75pt;visibility:visible;mso-wrap-style:square">
                  <v:imagedata r:id="rId18" o:title="211c33c2f479460aaf0e5fc421a6ed08"/>
                </v:shape>
              </w:pict>
            </w:r>
          </w:p>
        </w:tc>
      </w:tr>
      <w:tr w:rsidR="0039394A" w:rsidTr="00A912B7">
        <w:trPr>
          <w:cantSplit/>
          <w:trHeight w:val="453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 w:rsidRPr="00A11D4F">
              <w:rPr>
                <w:noProof/>
                <w:lang w:eastAsia="pt-BR"/>
              </w:rPr>
              <w:pict>
                <v:shape id="Imagem 4" o:spid="_x0000_i1032" type="#_x0000_t75" alt="http://cbna.com.br/img/mcassab-300x160.jpg" style="width:141.75pt;height:75.75pt;visibility:visible;mso-wrap-style:square">
                  <v:imagedata r:id="rId19" o:title="mcassab-300x160"/>
                </v:shape>
              </w:pic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 w:rsidRPr="00A11D4F">
              <w:rPr>
                <w:noProof/>
                <w:lang w:eastAsia="pt-BR"/>
              </w:rPr>
              <w:pict>
                <v:shape id="Imagem 5" o:spid="_x0000_i1033" type="#_x0000_t75" alt="http://cbna.com.br/img/manzoni-300x160.jpg" style="width:141.75pt;height:75.75pt;visibility:visible;mso-wrap-style:square">
                  <v:imagedata r:id="rId20" o:title="manzoni-300x160"/>
                </v:shape>
              </w:pic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 w:rsidRPr="00A11D4F">
              <w:rPr>
                <w:noProof/>
                <w:lang w:eastAsia="pt-BR"/>
              </w:rPr>
              <w:pict>
                <v:shape id="Imagem 6" o:spid="_x0000_i1034" type="#_x0000_t75" alt="http://cbna.com.br/img/661e27379055446c827b94cffa2895e6.jpg" style="width:141.75pt;height:75.75pt;visibility:visible;mso-wrap-style:square">
                  <v:imagedata r:id="rId21" o:title="661e27379055446c827b94cffa2895e6"/>
                </v:shape>
              </w:pict>
            </w:r>
          </w:p>
        </w:tc>
      </w:tr>
      <w:tr w:rsidR="0039394A" w:rsidTr="00A912B7">
        <w:trPr>
          <w:cantSplit/>
          <w:trHeight w:val="453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 w:rsidRPr="00A11D4F">
              <w:rPr>
                <w:noProof/>
                <w:lang w:eastAsia="pt-BR"/>
              </w:rPr>
              <w:pict>
                <v:shape id="Imagem 7" o:spid="_x0000_i1035" type="#_x0000_t75" alt="http://cbna.com.br/img/e62f93f69bb04e74b0794a29f8a089fe.jpg" style="width:141.75pt;height:75.75pt;visibility:visible;mso-wrap-style:square">
                  <v:imagedata r:id="rId22" o:title="e62f93f69bb04e74b0794a29f8a089fe"/>
                </v:shape>
              </w:pict>
            </w: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 w:rsidRPr="00A11D4F">
              <w:rPr>
                <w:noProof/>
                <w:lang w:eastAsia="pt-BR"/>
              </w:rPr>
              <w:pict>
                <v:shape id="Imagem 8" o:spid="_x0000_i1036" type="#_x0000_t75" alt="http://cbna.com.br/img/spf-palatability-300x160.jpg" style="width:141.75pt;height:75.75pt;visibility:visible;mso-wrap-style:square">
                  <v:imagedata r:id="rId23" o:title="spf-palatability-300x160"/>
                </v:shape>
              </w:pic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94A" w:rsidRDefault="00A912B7" w:rsidP="00662C58">
            <w:pPr>
              <w:tabs>
                <w:tab w:val="left" w:pos="1701"/>
                <w:tab w:val="left" w:pos="1760"/>
                <w:tab w:val="left" w:pos="2268"/>
                <w:tab w:val="left" w:pos="5103"/>
              </w:tabs>
              <w:spacing w:before="120"/>
              <w:jc w:val="center"/>
              <w:rPr>
                <w:rFonts w:ascii="Century Gothic" w:hAnsi="Century Gothic"/>
                <w:iCs/>
                <w:sz w:val="26"/>
              </w:rPr>
            </w:pPr>
            <w:r w:rsidRPr="00A11D4F">
              <w:rPr>
                <w:noProof/>
                <w:lang w:eastAsia="pt-BR"/>
              </w:rPr>
              <w:pict>
                <v:shape id="Imagem 9" o:spid="_x0000_i1037" type="#_x0000_t75" alt="http://cbna.com.br/img/cdcccbda556d4762859c3163cde4fe95.jpg" style="width:141.75pt;height:75.75pt;visibility:visible;mso-wrap-style:square">
                  <v:imagedata r:id="rId24" o:title="cdcccbda556d4762859c3163cde4fe95"/>
                </v:shape>
              </w:pict>
            </w:r>
          </w:p>
        </w:tc>
      </w:tr>
      <w:tr w:rsidR="0039394A" w:rsidTr="00A912B7">
        <w:trPr>
          <w:cantSplit/>
          <w:trHeight w:val="716"/>
        </w:trPr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5D687"/>
          </w:tcPr>
          <w:p w:rsidR="0039394A" w:rsidRDefault="0039394A" w:rsidP="00A912B7">
            <w:pPr>
              <w:pStyle w:val="xl29"/>
              <w:tabs>
                <w:tab w:val="left" w:pos="1701"/>
                <w:tab w:val="left" w:pos="2268"/>
                <w:tab w:val="left" w:pos="5103"/>
              </w:tabs>
              <w:spacing w:before="240" w:beforeAutospacing="0" w:after="120" w:afterAutospacing="0"/>
              <w:rPr>
                <w:rFonts w:ascii="Arial Narrow" w:hAnsi="Arial Narrow"/>
                <w:b/>
                <w:bCs/>
                <w:sz w:val="28"/>
              </w:rPr>
            </w:pPr>
            <w:r>
              <w:rPr>
                <w:rFonts w:ascii="Trebuchet MS" w:eastAsia="Times New Roman" w:hAnsi="Trebuchet MS"/>
                <w:iCs/>
                <w:sz w:val="28"/>
                <w:szCs w:val="24"/>
              </w:rPr>
              <w:t>Empresas Colaboradoras</w:t>
            </w:r>
          </w:p>
        </w:tc>
      </w:tr>
      <w:tr w:rsidR="0039394A" w:rsidRPr="00015751" w:rsidTr="00015751">
        <w:trPr>
          <w:cantSplit/>
          <w:trHeight w:val="1701"/>
        </w:trPr>
        <w:tc>
          <w:tcPr>
            <w:tcW w:w="9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751" w:rsidRPr="00015751" w:rsidRDefault="00015751" w:rsidP="00015751">
            <w:pPr>
              <w:spacing w:before="120" w:after="120" w:line="240" w:lineRule="auto"/>
              <w:rPr>
                <w:rFonts w:ascii="Century Gothic" w:eastAsia="Times New Roman" w:hAnsi="Century Gothic" w:cs="Arial"/>
                <w:b/>
                <w:sz w:val="24"/>
                <w:szCs w:val="24"/>
                <w:shd w:val="clear" w:color="auto" w:fill="FFFFFF"/>
                <w:lang w:eastAsia="pt-BR"/>
              </w:rPr>
            </w:pP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begin"/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instrText xml:space="preserve"> HYPERLINK "http://www.adisseo.com/" \t "_blank" </w:instrText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separate"/>
            </w:r>
          </w:p>
          <w:p w:rsidR="00015751" w:rsidRPr="00015751" w:rsidRDefault="00015751" w:rsidP="00015751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</w:pPr>
            <w:r w:rsidRPr="00015751">
              <w:rPr>
                <w:rFonts w:ascii="Century Gothic" w:eastAsia="Times New Roman" w:hAnsi="Century Gothic" w:cs="Arial"/>
                <w:b/>
                <w:sz w:val="24"/>
                <w:szCs w:val="24"/>
                <w:shd w:val="clear" w:color="auto" w:fill="FFFFFF"/>
                <w:lang w:eastAsia="pt-BR"/>
              </w:rPr>
              <w:t>ADISSEO BRASIL NUTRIÇÃO ANIMAL LTDA.</w:t>
            </w:r>
          </w:p>
          <w:p w:rsidR="00015751" w:rsidRPr="00015751" w:rsidRDefault="00015751" w:rsidP="00015751">
            <w:pPr>
              <w:spacing w:before="120" w:after="120" w:line="240" w:lineRule="auto"/>
              <w:jc w:val="center"/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</w:pP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end"/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begin"/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instrText xml:space="preserve"> HYPERLINK "http://www.envirologix.com/brasil" \t "_blank" </w:instrText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separate"/>
            </w:r>
          </w:p>
          <w:p w:rsidR="00015751" w:rsidRPr="00015751" w:rsidRDefault="00015751" w:rsidP="00015751">
            <w:pPr>
              <w:spacing w:before="120" w:after="120" w:line="240" w:lineRule="auto"/>
              <w:jc w:val="center"/>
              <w:outlineLvl w:val="4"/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</w:pPr>
            <w:r w:rsidRPr="00015751">
              <w:rPr>
                <w:rFonts w:ascii="Century Gothic" w:eastAsia="Times New Roman" w:hAnsi="Century Gothic" w:cs="Arial"/>
                <w:b/>
                <w:sz w:val="24"/>
                <w:szCs w:val="24"/>
                <w:shd w:val="clear" w:color="auto" w:fill="FFFFFF"/>
                <w:lang w:eastAsia="pt-BR"/>
              </w:rPr>
              <w:t>ENVIROLOGIX DO BRASIL DIAGNÓSTICOS LTDA</w:t>
            </w:r>
          </w:p>
          <w:p w:rsidR="00015751" w:rsidRPr="00015751" w:rsidRDefault="00015751" w:rsidP="00015751">
            <w:pPr>
              <w:spacing w:before="120" w:after="120" w:line="240" w:lineRule="auto"/>
              <w:jc w:val="center"/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</w:pP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end"/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begin"/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instrText xml:space="preserve"> HYPERLINK "http://www.hemoprot.com.br/" \t "_blank" </w:instrText>
            </w: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separate"/>
            </w:r>
          </w:p>
          <w:p w:rsidR="00015751" w:rsidRPr="00015751" w:rsidRDefault="00015751" w:rsidP="00015751">
            <w:pPr>
              <w:pStyle w:val="Ttulo6"/>
            </w:pPr>
            <w:r w:rsidRPr="00015751">
              <w:t>HEMOPROT IND. COM. PROD. FRIG. LTDA</w:t>
            </w:r>
          </w:p>
          <w:p w:rsidR="0039394A" w:rsidRPr="00662C58" w:rsidRDefault="00015751" w:rsidP="00015751">
            <w:pPr>
              <w:spacing w:before="120" w:after="120" w:line="240" w:lineRule="auto"/>
              <w:rPr>
                <w:rFonts w:ascii="Trebuchet MS" w:hAnsi="Trebuchet MS"/>
                <w:iCs/>
                <w:shadow/>
                <w:sz w:val="44"/>
                <w:szCs w:val="44"/>
                <w:lang w:val="en-US"/>
              </w:rPr>
            </w:pPr>
            <w:r w:rsidRPr="00015751">
              <w:rPr>
                <w:rFonts w:ascii="Century Gothic" w:eastAsia="Times New Roman" w:hAnsi="Century Gothic"/>
                <w:b/>
                <w:sz w:val="24"/>
                <w:szCs w:val="24"/>
                <w:lang w:eastAsia="pt-BR"/>
              </w:rPr>
              <w:fldChar w:fldCharType="end"/>
            </w:r>
          </w:p>
        </w:tc>
      </w:tr>
    </w:tbl>
    <w:p w:rsidR="0039394A" w:rsidRPr="00015751" w:rsidRDefault="0039394A">
      <w:pPr>
        <w:spacing w:after="0" w:line="240" w:lineRule="auto"/>
        <w:jc w:val="center"/>
        <w:rPr>
          <w:rFonts w:ascii="Arial Narrow" w:hAnsi="Arial Narrow"/>
          <w:b/>
          <w:sz w:val="40"/>
          <w:szCs w:val="40"/>
          <w:lang w:val="en-US"/>
        </w:rPr>
      </w:pPr>
    </w:p>
    <w:sectPr w:rsidR="0039394A" w:rsidRPr="00015751">
      <w:headerReference w:type="default" r:id="rId25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C29" w:rsidRDefault="00AE5C29">
      <w:pPr>
        <w:spacing w:after="0" w:line="240" w:lineRule="auto"/>
      </w:pPr>
      <w:r>
        <w:separator/>
      </w:r>
    </w:p>
  </w:endnote>
  <w:endnote w:type="continuationSeparator" w:id="0">
    <w:p w:rsidR="00AE5C29" w:rsidRDefault="00AE5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C29" w:rsidRDefault="00AE5C29">
      <w:pPr>
        <w:spacing w:after="0" w:line="240" w:lineRule="auto"/>
      </w:pPr>
      <w:r>
        <w:separator/>
      </w:r>
    </w:p>
  </w:footnote>
  <w:footnote w:type="continuationSeparator" w:id="0">
    <w:p w:rsidR="00AE5C29" w:rsidRDefault="00AE5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52B" w:rsidRDefault="00CB052B">
    <w:pPr>
      <w:pStyle w:val="Cabealho"/>
    </w:pPr>
  </w:p>
  <w:p w:rsidR="00CB052B" w:rsidRDefault="00CB052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495B"/>
    <w:rsid w:val="00015751"/>
    <w:rsid w:val="0003672F"/>
    <w:rsid w:val="000870ED"/>
    <w:rsid w:val="000A0DDC"/>
    <w:rsid w:val="00104A45"/>
    <w:rsid w:val="001C22D4"/>
    <w:rsid w:val="001C7095"/>
    <w:rsid w:val="001F3725"/>
    <w:rsid w:val="00210795"/>
    <w:rsid w:val="00211E54"/>
    <w:rsid w:val="002B63C5"/>
    <w:rsid w:val="00313864"/>
    <w:rsid w:val="00337077"/>
    <w:rsid w:val="00337ED3"/>
    <w:rsid w:val="0039394A"/>
    <w:rsid w:val="00396175"/>
    <w:rsid w:val="003E58AE"/>
    <w:rsid w:val="00440B3A"/>
    <w:rsid w:val="00456019"/>
    <w:rsid w:val="004C731F"/>
    <w:rsid w:val="005E5A0F"/>
    <w:rsid w:val="00662C58"/>
    <w:rsid w:val="0068128D"/>
    <w:rsid w:val="006E1C32"/>
    <w:rsid w:val="00720D32"/>
    <w:rsid w:val="0079428E"/>
    <w:rsid w:val="00833A96"/>
    <w:rsid w:val="008355C6"/>
    <w:rsid w:val="008B2CE4"/>
    <w:rsid w:val="008C0A5B"/>
    <w:rsid w:val="00906047"/>
    <w:rsid w:val="00916F53"/>
    <w:rsid w:val="0094495B"/>
    <w:rsid w:val="00971FE1"/>
    <w:rsid w:val="009C2E94"/>
    <w:rsid w:val="009F71DA"/>
    <w:rsid w:val="00A3735C"/>
    <w:rsid w:val="00A912B7"/>
    <w:rsid w:val="00AE5C29"/>
    <w:rsid w:val="00B42933"/>
    <w:rsid w:val="00B6367F"/>
    <w:rsid w:val="00C13F91"/>
    <w:rsid w:val="00C215BA"/>
    <w:rsid w:val="00CB052B"/>
    <w:rsid w:val="00CD65FA"/>
    <w:rsid w:val="00D21192"/>
    <w:rsid w:val="00E670CA"/>
    <w:rsid w:val="00E8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A254F5D-B4AE-46EA-B732-7BAF95C6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qFormat/>
    <w:pPr>
      <w:keepNext/>
      <w:spacing w:after="0" w:line="240" w:lineRule="auto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after="0" w:line="240" w:lineRule="auto"/>
      <w:jc w:val="right"/>
      <w:outlineLvl w:val="2"/>
    </w:pPr>
    <w:rPr>
      <w:sz w:val="28"/>
      <w:szCs w:val="3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42933"/>
    <w:pPr>
      <w:keepNext/>
      <w:tabs>
        <w:tab w:val="left" w:pos="1701"/>
        <w:tab w:val="left" w:pos="1760"/>
        <w:tab w:val="left" w:pos="2268"/>
        <w:tab w:val="left" w:pos="5103"/>
      </w:tabs>
      <w:spacing w:before="120"/>
      <w:jc w:val="center"/>
      <w:outlineLvl w:val="3"/>
    </w:pPr>
    <w:rPr>
      <w:color w:val="0000FF"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8355C6"/>
    <w:pPr>
      <w:keepNext/>
      <w:tabs>
        <w:tab w:val="left" w:pos="1701"/>
        <w:tab w:val="left" w:pos="1760"/>
        <w:tab w:val="left" w:pos="2268"/>
        <w:tab w:val="left" w:pos="5103"/>
      </w:tabs>
      <w:spacing w:before="120"/>
      <w:jc w:val="center"/>
      <w:outlineLvl w:val="4"/>
    </w:pPr>
    <w:rPr>
      <w:color w:val="0000F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015751"/>
    <w:pPr>
      <w:keepNext/>
      <w:spacing w:before="120" w:after="120" w:line="240" w:lineRule="auto"/>
      <w:jc w:val="center"/>
      <w:outlineLvl w:val="5"/>
    </w:pPr>
    <w:rPr>
      <w:rFonts w:ascii="Century Gothic" w:eastAsia="Times New Roman" w:hAnsi="Century Gothic" w:cs="Arial"/>
      <w:b/>
      <w:sz w:val="24"/>
      <w:szCs w:val="24"/>
      <w:shd w:val="clear" w:color="auto" w:fill="FFFFFF"/>
      <w:lang w:val="en-US" w:eastAsia="pt-BR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Cabealho">
    <w:name w:val="header"/>
    <w:basedOn w:val="Normal"/>
    <w:semiHidden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</w:style>
  <w:style w:type="paragraph" w:styleId="Rodap">
    <w:name w:val="footer"/>
    <w:basedOn w:val="Normal"/>
    <w:semiHidden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</w:style>
  <w:style w:type="paragraph" w:styleId="Textodebalo">
    <w:name w:val="Balloon Text"/>
    <w:basedOn w:val="Normal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  <w:style w:type="character" w:customStyle="1" w:styleId="Ttulo9Char">
    <w:name w:val="Título 9 Char"/>
    <w:rPr>
      <w:rFonts w:ascii="Cambria" w:eastAsia="Times New Roman" w:hAnsi="Cambria" w:cs="Times New Roman"/>
      <w:sz w:val="22"/>
      <w:szCs w:val="22"/>
      <w:lang w:eastAsia="en-US"/>
    </w:rPr>
  </w:style>
  <w:style w:type="paragraph" w:customStyle="1" w:styleId="xl29">
    <w:name w:val="xl29"/>
    <w:basedOn w:val="Normal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 Unicode MS"/>
      <w:lang w:eastAsia="pt-BR"/>
    </w:rPr>
  </w:style>
  <w:style w:type="character" w:customStyle="1" w:styleId="Ttulo4Char">
    <w:name w:val="Título 4 Char"/>
    <w:link w:val="Ttulo4"/>
    <w:uiPriority w:val="9"/>
    <w:rsid w:val="00B42933"/>
    <w:rPr>
      <w:color w:val="0000FF"/>
      <w:sz w:val="28"/>
      <w:szCs w:val="28"/>
      <w:lang w:eastAsia="en-US"/>
    </w:rPr>
  </w:style>
  <w:style w:type="character" w:customStyle="1" w:styleId="Ttulo5Char">
    <w:name w:val="Título 5 Char"/>
    <w:link w:val="Ttulo5"/>
    <w:uiPriority w:val="9"/>
    <w:rsid w:val="008355C6"/>
    <w:rPr>
      <w:color w:val="0000FF"/>
      <w:sz w:val="22"/>
      <w:szCs w:val="22"/>
      <w:lang w:eastAsia="en-US"/>
    </w:rPr>
  </w:style>
  <w:style w:type="character" w:customStyle="1" w:styleId="Ttulo6Char">
    <w:name w:val="Título 6 Char"/>
    <w:link w:val="Ttulo6"/>
    <w:uiPriority w:val="9"/>
    <w:rsid w:val="00015751"/>
    <w:rPr>
      <w:rFonts w:ascii="Century Gothic" w:eastAsia="Times New Roman" w:hAnsi="Century Gothic" w:cs="Arial"/>
      <w:b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cbna.com.br/img/biorigin-300X160.jpg" TargetMode="External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http://cbna.com.br/img/ferraz-300x160.jpg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http://cbna.com.br/img/89466309c71b4736974ba174babc8965.jpg" TargetMode="External"/><Relationship Id="rId24" Type="http://schemas.openxmlformats.org/officeDocument/2006/relationships/image" Target="media/image13.jpeg"/><Relationship Id="rId5" Type="http://schemas.openxmlformats.org/officeDocument/2006/relationships/footnotes" Target="footnotes.xml"/><Relationship Id="rId15" Type="http://schemas.openxmlformats.org/officeDocument/2006/relationships/image" Target="http://cbna.com.br/img/80f876dea4f04d15afc9e23e71645dfd.jpg" TargetMode="External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http://cbna.com.br/img/0ce96accc7404754aa8cb94b5ad06240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ongresso%20Bovinos%202011\Anais\Roteiro%20para%20elabora&#231;&#227;o%20do%20CD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AAFAB-86D7-4721-B627-9370EC0E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Roteiro para elaboração do CD</Template>
  <TotalTime>0</TotalTime>
  <Pages>2</Pages>
  <Words>220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Roteiro para elaboração do CD:</vt:lpstr>
    </vt:vector>
  </TitlesOfParts>
  <Company/>
  <LinksUpToDate>false</LinksUpToDate>
  <CharactersWithSpaces>1412</CharactersWithSpaces>
  <SharedDoc>false</SharedDoc>
  <HLinks>
    <vt:vector size="24" baseType="variant">
      <vt:variant>
        <vt:i4>3735598</vt:i4>
      </vt:variant>
      <vt:variant>
        <vt:i4>30</vt:i4>
      </vt:variant>
      <vt:variant>
        <vt:i4>0</vt:i4>
      </vt:variant>
      <vt:variant>
        <vt:i4>5</vt:i4>
      </vt:variant>
      <vt:variant>
        <vt:lpwstr>http://www.wenger.com/</vt:lpwstr>
      </vt:variant>
      <vt:variant>
        <vt:lpwstr/>
      </vt:variant>
      <vt:variant>
        <vt:i4>7667772</vt:i4>
      </vt:variant>
      <vt:variant>
        <vt:i4>18</vt:i4>
      </vt:variant>
      <vt:variant>
        <vt:i4>0</vt:i4>
      </vt:variant>
      <vt:variant>
        <vt:i4>5</vt:i4>
      </vt:variant>
      <vt:variant>
        <vt:lpwstr>http://www.mcassab.com.br/</vt:lpwstr>
      </vt:variant>
      <vt:variant>
        <vt:lpwstr/>
      </vt:variant>
      <vt:variant>
        <vt:i4>3080225</vt:i4>
      </vt:variant>
      <vt:variant>
        <vt:i4>6</vt:i4>
      </vt:variant>
      <vt:variant>
        <vt:i4>0</vt:i4>
      </vt:variant>
      <vt:variant>
        <vt:i4>5</vt:i4>
      </vt:variant>
      <vt:variant>
        <vt:lpwstr>http://corporate.evonik.com.br/</vt:lpwstr>
      </vt:variant>
      <vt:variant>
        <vt:lpwstr/>
      </vt:variant>
      <vt:variant>
        <vt:i4>5898328</vt:i4>
      </vt:variant>
      <vt:variant>
        <vt:i4>-1</vt:i4>
      </vt:variant>
      <vt:variant>
        <vt:i4>1037</vt:i4>
      </vt:variant>
      <vt:variant>
        <vt:i4>4</vt:i4>
      </vt:variant>
      <vt:variant>
        <vt:lpwstr>http://www.totalalimentos.com.br/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Roteiro para elaboração do CD:</dc:title>
  <dc:subject/>
  <dc:creator>Maria Salette Bergamasco</dc:creator>
  <cp:keywords/>
  <cp:lastModifiedBy>Colégio Brasileiro de Nutrição Animal CBNA</cp:lastModifiedBy>
  <cp:revision>2</cp:revision>
  <cp:lastPrinted>2011-09-26T17:39:00Z</cp:lastPrinted>
  <dcterms:created xsi:type="dcterms:W3CDTF">2016-04-28T19:52:00Z</dcterms:created>
  <dcterms:modified xsi:type="dcterms:W3CDTF">2016-04-28T19:52:00Z</dcterms:modified>
</cp:coreProperties>
</file>